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E75F0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Matilda NEWEMAN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F4F54CD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Widow.</w:t>
      </w:r>
    </w:p>
    <w:p w14:paraId="6175036E" w14:textId="77777777" w:rsidR="000356AF" w:rsidRDefault="000356AF" w:rsidP="000356AF">
      <w:pPr>
        <w:rPr>
          <w:rFonts w:ascii="Times New Roman" w:hAnsi="Times New Roman" w:cs="Times New Roman"/>
        </w:rPr>
      </w:pPr>
    </w:p>
    <w:p w14:paraId="61116D53" w14:textId="77777777" w:rsidR="000356AF" w:rsidRDefault="000356AF" w:rsidP="000356AF">
      <w:pPr>
        <w:rPr>
          <w:rFonts w:ascii="Times New Roman" w:hAnsi="Times New Roman" w:cs="Times New Roman"/>
        </w:rPr>
      </w:pPr>
    </w:p>
    <w:p w14:paraId="749BE53D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Thomas(q.v.).</w:t>
      </w:r>
    </w:p>
    <w:p w14:paraId="1BB63811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91B506" w14:textId="77777777" w:rsidR="000356AF" w:rsidRDefault="000356AF" w:rsidP="000356AF">
      <w:pPr>
        <w:rPr>
          <w:rFonts w:ascii="Times New Roman" w:hAnsi="Times New Roman" w:cs="Times New Roman"/>
        </w:rPr>
      </w:pPr>
    </w:p>
    <w:p w14:paraId="48DA80A5" w14:textId="77777777" w:rsidR="000356AF" w:rsidRDefault="000356AF" w:rsidP="000356AF">
      <w:pPr>
        <w:rPr>
          <w:rFonts w:ascii="Times New Roman" w:hAnsi="Times New Roman" w:cs="Times New Roman"/>
        </w:rPr>
      </w:pPr>
    </w:p>
    <w:p w14:paraId="01860F24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She, John Hampton(q.v.) and William Bodycote(q.v.), as Thomas’s</w:t>
      </w:r>
    </w:p>
    <w:p w14:paraId="0EFF795A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executors,</w:t>
      </w:r>
      <w:proofErr w:type="gramEnd"/>
      <w:r>
        <w:rPr>
          <w:rFonts w:ascii="Times New Roman" w:hAnsi="Times New Roman" w:cs="Times New Roman"/>
        </w:rPr>
        <w:t xml:space="preserve"> made a plaint of debt against John </w:t>
      </w:r>
      <w:proofErr w:type="spellStart"/>
      <w:r>
        <w:rPr>
          <w:rFonts w:ascii="Times New Roman" w:hAnsi="Times New Roman" w:cs="Times New Roman"/>
        </w:rPr>
        <w:t>Basyng</w:t>
      </w:r>
      <w:proofErr w:type="spellEnd"/>
      <w:r>
        <w:rPr>
          <w:rFonts w:ascii="Times New Roman" w:hAnsi="Times New Roman" w:cs="Times New Roman"/>
        </w:rPr>
        <w:t xml:space="preserve"> of Andover (q.v.) and </w:t>
      </w:r>
    </w:p>
    <w:p w14:paraId="79DF17AF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Pase</w:t>
      </w:r>
      <w:proofErr w:type="spellEnd"/>
      <w:r>
        <w:rPr>
          <w:rFonts w:ascii="Times New Roman" w:hAnsi="Times New Roman" w:cs="Times New Roman"/>
        </w:rPr>
        <w:t xml:space="preserve"> of King’s </w:t>
      </w:r>
      <w:proofErr w:type="spellStart"/>
      <w:r>
        <w:rPr>
          <w:rFonts w:ascii="Times New Roman" w:hAnsi="Times New Roman" w:cs="Times New Roman"/>
        </w:rPr>
        <w:t>Enham</w:t>
      </w:r>
      <w:proofErr w:type="spellEnd"/>
      <w:r>
        <w:rPr>
          <w:rFonts w:ascii="Times New Roman" w:hAnsi="Times New Roman" w:cs="Times New Roman"/>
        </w:rPr>
        <w:t>, Hampshire(q.v.).   (ibid.)</w:t>
      </w:r>
    </w:p>
    <w:p w14:paraId="7E9C7D6F" w14:textId="77777777" w:rsidR="000356AF" w:rsidRDefault="000356AF" w:rsidP="000356AF">
      <w:pPr>
        <w:rPr>
          <w:rFonts w:ascii="Times New Roman" w:hAnsi="Times New Roman" w:cs="Times New Roman"/>
        </w:rPr>
      </w:pPr>
    </w:p>
    <w:p w14:paraId="54850049" w14:textId="77777777" w:rsidR="000356AF" w:rsidRDefault="000356AF" w:rsidP="000356AF">
      <w:pPr>
        <w:rPr>
          <w:rFonts w:ascii="Times New Roman" w:hAnsi="Times New Roman" w:cs="Times New Roman"/>
        </w:rPr>
      </w:pPr>
    </w:p>
    <w:p w14:paraId="0D68DF31" w14:textId="77777777" w:rsidR="000356AF" w:rsidRDefault="000356AF" w:rsidP="0003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0B471925" w14:textId="77777777" w:rsidR="006B2F86" w:rsidRPr="00E71FC3" w:rsidRDefault="000356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B8A18" w14:textId="77777777" w:rsidR="000356AF" w:rsidRDefault="000356AF" w:rsidP="00E71FC3">
      <w:r>
        <w:separator/>
      </w:r>
    </w:p>
  </w:endnote>
  <w:endnote w:type="continuationSeparator" w:id="0">
    <w:p w14:paraId="7830BF47" w14:textId="77777777" w:rsidR="000356AF" w:rsidRDefault="000356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1E3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4765C" w14:textId="77777777" w:rsidR="000356AF" w:rsidRDefault="000356AF" w:rsidP="00E71FC3">
      <w:r>
        <w:separator/>
      </w:r>
    </w:p>
  </w:footnote>
  <w:footnote w:type="continuationSeparator" w:id="0">
    <w:p w14:paraId="11BA3CD8" w14:textId="77777777" w:rsidR="000356AF" w:rsidRDefault="000356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AF"/>
    <w:rsid w:val="000356A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14589"/>
  <w15:chartTrackingRefBased/>
  <w15:docId w15:val="{2AEE3A0F-4313-4AF0-8086-FF70F59B0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6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356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2018-08-12T19:52:00Z</dcterms:created>
  <dcterms:modified xsi:type="dcterms:W3CDTF">2018-08-12T19:53:00Z</dcterms:modified>
</cp:coreProperties>
</file>